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1150D" w14:textId="77777777" w:rsidR="00DE1960" w:rsidRPr="009500C1" w:rsidRDefault="00DE1960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15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ЗАЩИТУ ПРАВ И ИНТЕРЕСОВ И НАСЛЕДСТВО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DE1960" w:rsidRPr="004E0853" w14:paraId="771AA66F" w14:textId="77777777" w:rsidTr="00AB6FA2">
        <w:tc>
          <w:tcPr>
            <w:tcW w:w="10207" w:type="dxa"/>
            <w:vAlign w:val="center"/>
          </w:tcPr>
          <w:p w14:paraId="0FF14A6C" w14:textId="77777777" w:rsidR="00DE1960" w:rsidRPr="003A49C5" w:rsidRDefault="009266BF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36C0DBA4" w14:textId="77777777" w:rsidR="00DE1960" w:rsidRPr="003A49C5" w:rsidRDefault="00DE1960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1FB6FB38" w14:textId="3249DF21" w:rsidR="00DE1960" w:rsidRPr="00FF7B95" w:rsidRDefault="00DE1960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____________________________________________________две тысячи </w:t>
            </w:r>
            <w:r w:rsidR="004C19D8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6D3B88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454E10" w:rsidRPr="00454E10">
              <w:rPr>
                <w:rFonts w:ascii="Arial Narrow" w:hAnsi="Arial Narrow"/>
                <w:sz w:val="26"/>
                <w:szCs w:val="26"/>
              </w:rPr>
              <w:t>пятого</w:t>
            </w:r>
            <w:r w:rsidR="003766F6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49D0689D" w14:textId="77777777" w:rsidR="00DE1960" w:rsidRPr="00FF7B95" w:rsidRDefault="00DE1960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5B4A1DA2" w14:textId="77777777" w:rsidR="00DE1960" w:rsidRPr="00FF7B95" w:rsidRDefault="00DE1960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455FBE72" w14:textId="77777777" w:rsidR="00DE1960" w:rsidRPr="00FF7B95" w:rsidRDefault="00DE1960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9266BF">
              <w:rPr>
                <w:rFonts w:ascii="Arial Narrow" w:hAnsi="Arial Narrow"/>
                <w:sz w:val="26"/>
                <w:szCs w:val="26"/>
              </w:rPr>
              <w:t xml:space="preserve"> 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 г.,</w:t>
            </w:r>
          </w:p>
          <w:p w14:paraId="0519F927" w14:textId="77777777" w:rsidR="00DE1960" w:rsidRPr="00FF7B95" w:rsidRDefault="00DE1960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9266BF">
              <w:rPr>
                <w:rFonts w:ascii="Arial Narrow" w:hAnsi="Arial Narrow"/>
                <w:sz w:val="26"/>
                <w:szCs w:val="26"/>
              </w:rPr>
              <w:t>________________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5078098F" w14:textId="77777777" w:rsidR="00DE1960" w:rsidRPr="00FF7B95" w:rsidRDefault="009266BF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DE1960" w:rsidRPr="00FF7B95">
              <w:rPr>
                <w:rFonts w:ascii="Arial Narrow" w:hAnsi="Arial Narrow"/>
                <w:sz w:val="26"/>
                <w:szCs w:val="26"/>
              </w:rPr>
              <w:t>:____________________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DE1960" w:rsidRPr="00FF7B95">
              <w:rPr>
                <w:rFonts w:ascii="Arial Narrow" w:hAnsi="Arial Narrow"/>
                <w:sz w:val="26"/>
                <w:szCs w:val="26"/>
              </w:rPr>
              <w:t>____________________________________________</w:t>
            </w:r>
          </w:p>
          <w:p w14:paraId="28139C3A" w14:textId="77777777" w:rsidR="00DE1960" w:rsidRPr="00FF7B95" w:rsidRDefault="00DE1960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135D186B" w14:textId="77777777" w:rsidR="00DE1960" w:rsidRPr="00FF7B95" w:rsidRDefault="00DE1960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757E6EF3" w14:textId="77777777" w:rsidR="00DE1960" w:rsidRPr="00FF7B95" w:rsidRDefault="00DE1960" w:rsidP="007714B0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</w:t>
            </w:r>
            <w:r w:rsidR="009266BF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</w:t>
            </w:r>
          </w:p>
          <w:p w14:paraId="0E735552" w14:textId="77777777" w:rsidR="00DE1960" w:rsidRPr="00FF7B95" w:rsidRDefault="007714B0" w:rsidP="007714B0">
            <w:pPr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7714B0">
              <w:rPr>
                <w:rFonts w:ascii="Arial Narrow" w:hAnsi="Arial Narrow"/>
                <w:sz w:val="26"/>
                <w:szCs w:val="26"/>
              </w:rPr>
              <w:t>____________________________________________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________________________________________</w:t>
            </w:r>
            <w:r w:rsidRPr="007714B0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DE1960">
              <w:rPr>
                <w:rFonts w:ascii="Arial Narrow" w:hAnsi="Arial Narrow"/>
                <w:sz w:val="26"/>
                <w:szCs w:val="26"/>
              </w:rPr>
              <w:t>________</w:t>
            </w:r>
            <w:r w:rsidR="00DE1960"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="00DE1960"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799CD3C6" w14:textId="77777777" w:rsidR="00DE1960" w:rsidRPr="00FF7B95" w:rsidRDefault="00DE1960" w:rsidP="007714B0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10753A7C" w14:textId="77777777" w:rsidR="00DE1960" w:rsidRPr="00FF7B95" w:rsidRDefault="00DE1960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9266BF">
              <w:rPr>
                <w:rFonts w:ascii="Arial Narrow" w:hAnsi="Arial Narrow"/>
                <w:sz w:val="26"/>
                <w:szCs w:val="26"/>
              </w:rPr>
              <w:t>_________________</w:t>
            </w:r>
            <w:r>
              <w:rPr>
                <w:rFonts w:ascii="Arial Narrow" w:hAnsi="Arial Narrow"/>
                <w:sz w:val="26"/>
                <w:szCs w:val="26"/>
              </w:rPr>
              <w:t>______ г.,</w:t>
            </w:r>
          </w:p>
          <w:p w14:paraId="7C515BB8" w14:textId="77777777" w:rsidR="00DE1960" w:rsidRPr="00FF7B95" w:rsidRDefault="00DE1960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9266BF"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58389648" w14:textId="77777777" w:rsidR="00DE1960" w:rsidRPr="00FF7B95" w:rsidRDefault="009266BF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DE1960" w:rsidRPr="00FF7B95">
              <w:rPr>
                <w:rFonts w:ascii="Arial Narrow" w:hAnsi="Arial Narrow"/>
                <w:sz w:val="26"/>
                <w:szCs w:val="26"/>
              </w:rPr>
              <w:t>:_____________________________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DE1960" w:rsidRPr="00FF7B95">
              <w:rPr>
                <w:rFonts w:ascii="Arial Narrow" w:hAnsi="Arial Narrow"/>
                <w:sz w:val="26"/>
                <w:szCs w:val="26"/>
              </w:rPr>
              <w:t>___________________________________</w:t>
            </w:r>
          </w:p>
          <w:p w14:paraId="0DEA2C7D" w14:textId="77777777" w:rsidR="00DE1960" w:rsidRPr="00FF7B95" w:rsidRDefault="00DE1960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6BB97333" w14:textId="77777777" w:rsidR="00DE1960" w:rsidRPr="00FF7B95" w:rsidRDefault="00DE1960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448569C8" w14:textId="77777777" w:rsidR="00DE1960" w:rsidRPr="00FF7B95" w:rsidRDefault="00DE1960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________________________</w:t>
            </w:r>
            <w:r w:rsidR="007714B0">
              <w:rPr>
                <w:rFonts w:ascii="Arial Narrow" w:hAnsi="Arial Narrow"/>
                <w:sz w:val="26"/>
                <w:szCs w:val="26"/>
              </w:rPr>
              <w:t>_______________________</w:t>
            </w:r>
            <w:r w:rsidR="009266BF"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</w:p>
          <w:p w14:paraId="4D37FA0B" w14:textId="77777777" w:rsidR="007714B0" w:rsidRPr="00FF7B95" w:rsidRDefault="007714B0" w:rsidP="007714B0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</w:t>
            </w:r>
            <w:r>
              <w:rPr>
                <w:rFonts w:ascii="Arial Narrow" w:hAnsi="Arial Narrow"/>
                <w:sz w:val="26"/>
                <w:szCs w:val="26"/>
              </w:rPr>
              <w:t>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 </w:t>
            </w:r>
          </w:p>
          <w:p w14:paraId="77805069" w14:textId="77777777" w:rsidR="00DE1960" w:rsidRPr="00FF7B95" w:rsidRDefault="00DE1960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1099B2E0" w14:textId="77777777" w:rsidR="005C340E" w:rsidRPr="007714B0" w:rsidRDefault="005C340E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</w:p>
          <w:p w14:paraId="736FF00C" w14:textId="77777777" w:rsidR="005C340E" w:rsidRPr="007714B0" w:rsidRDefault="00DE1960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вести дело по оформлению моих наследственных прав на имущество, в чем бы таковое ни заключалось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и где бы оно ни находилось, оставшееся после смерти моего(й) (степень родства): </w:t>
            </w:r>
            <w:r w:rsidR="009266BF">
              <w:rPr>
                <w:rFonts w:ascii="Arial Narrow" w:hAnsi="Arial Narrow" w:cs="Times New Roman"/>
                <w:noProof/>
                <w:sz w:val="32"/>
              </w:rPr>
              <w:t>_____________</w:t>
            </w:r>
            <w:r w:rsidRPr="00DE1960">
              <w:rPr>
                <w:rFonts w:ascii="Arial Narrow" w:hAnsi="Arial Narrow" w:cs="Times New Roman"/>
                <w:noProof/>
                <w:sz w:val="32"/>
              </w:rPr>
              <w:t>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(Ф.И.О.) </w:t>
            </w:r>
            <w:r w:rsidRPr="00DE1960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дата рождения: </w:t>
            </w:r>
            <w:r w:rsidRPr="00DE1960">
              <w:rPr>
                <w:rFonts w:ascii="Arial Narrow" w:hAnsi="Arial Narrow" w:cs="Times New Roman"/>
                <w:noProof/>
                <w:sz w:val="32"/>
              </w:rPr>
              <w:t>_________________________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г. , умершего(ей) </w:t>
            </w:r>
            <w:r w:rsidRPr="00DE1960">
              <w:rPr>
                <w:rFonts w:ascii="Arial Narrow" w:hAnsi="Arial Narrow" w:cs="Times New Roman"/>
                <w:noProof/>
                <w:sz w:val="32"/>
              </w:rPr>
              <w:t>________________________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г.,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2858F0CD" w14:textId="77777777" w:rsidR="00DE1960" w:rsidRPr="007135E3" w:rsidRDefault="00DE1960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для чего уполномочиваю быть моим представителем у нотариуса и во всех соответствующих (региональных и территориальных) государственных и иных учреждениях и организациях, включая, но не ограничиваясь: в Управлении Федеральной службы государственной регистрации, кадастра и картографии (Росреестр), БТИ, нотариальных конторах, инспекциях Федеральной налоговой службы, жилищно-коммунальных и эксплуатационных организациях, ЕИРЦ, Многофункциональных центрах предоставления государственных услуг (МФЦ), ДЕЗ, РЭУ, ЖЭК, Управляющих компаниях, органах МВД России, органах опеки и попечительства, отделах ЗАГС и любых других, регистрировать право собственности в органах, осуществляющих государственную регистрацию прав на недвижимое имущество, получать свидетельства о государственной регистрации права, а также собирать необходимые справки и документы, подписывать и подавать от моего имени согласия на принятие наследства и заявления; быть моим представителем по любым вопросам во всех организациях, учреждениях и предприятиях Российской Федерации, в том числе государственных, муниципальных и административных органах, судебных инстанциях, арбитражных судах и судах общей юрисдикции, у мировых судей, в территориальных Управлениях и отделах Федеральной службы судебных приставов, органах прокуратуры, органах МВД России, органах полиции и ГИБДД и любых других, вести касающиеся меня судебные дела во всех судебных учреждениях, со всеми правами, предоставленными законом заявителю, истцу, ответчику, третьему лицу и любому другому участнику судебного процесса, с правом подписания и подачи исковых заявлении, предъявления их в суд, подписания отзывов на исковые заявления, подписания возражений на иски, возражений на апелляционные и кассационные жалобы, подписания отзывов на апелляционные и кассационные жалобы, подписания кассационных и надзорных жалоб, подписания заявления о пересмотре судебных актов в порядке надзора, подписания заявления о пересмотре судебных актов по вновь открывшимся обстоятельствам, передачи спора на рассмотрение третейского суда, 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lastRenderedPageBreak/>
              <w:t>предъявления встречного иска, подписания заявления об обеспечении иска, полного или частичного отказа от исковых требований, изменения размера исковых требований, признания иска, изменения предмета или основания иска, заключения мирового соглашения и соглашения по фактическим обстоятельствам, обжалования судебного постановления, ознакомления с материалами дела; с правом подачи заявлений, подачи и получения необходимых справок и документов; получения выписок, копий из материалов дела; обжалования решений, постановлений и определений суда, в том числе в апелляционном, кассационном и надзорном порядке; подписания заявлений о принесении протеста в порядке надзора, об отводах и ходатайствах; представления доказательств и ознакомления с доказательствами, представленными другими лицами, участвующими в деле, в том числе до начала судебного разбирательства, участия в исследовании доказательств, задавать вопросы другим участникам процесса, заявлять ходатайства, делать заявления, давать объяснения суду, приводить свои доводы по всем возникающим в ходе рассмотрения дела вопросам, знакомиться с ходатайствами, заявленными другими лицами; возражать против ходатайств, доводов других лиц, участвующих в деле; получать решения, определения, исполнительные листы и судебные приказы, предъявлять исполнительные документы к взысканию и отзывать исполнительные документы, знакомиться с материалами исполнительного производства, делать из них выписки, снимать с них копии, представлять дополнительные материалы, заявлять ходатайства, участвовать в совершении исполнительных действий, давать устные и письменные объяснения в процессе исполнительных действий, высказывать свои доводы и соображения по всем вопросам, возникающим в ходе исполнительного производства, возражать против ходатайств, доводов и соображений других лиц, участвующих в исполнительном производстве, заявлять отводы, обжаловать действия (бездействие) судебного пристава-исполнителя, представлять и получать необходимые справки и документы, делать заявления, без права получения присужденного имущества и (или) денег, оплачивать пошлины и сборы, а также любые судебные расходы, подавать от моего имени любые заявления, давать согласие на обработку моих персональных данных в форме и порядке, предусмотренном действующим законодательством Российской Федерации, расписываться за меня и совершать все иные действия, связанные с выполнением данных поручений.</w:t>
            </w:r>
          </w:p>
        </w:tc>
      </w:tr>
    </w:tbl>
    <w:p w14:paraId="546FF8D8" w14:textId="77777777" w:rsidR="00DE1960" w:rsidRPr="00AB6FA2" w:rsidRDefault="00DE1960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DE1960" w14:paraId="0802387F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66AA4E82" w14:textId="77777777" w:rsidR="00DE1960" w:rsidRPr="00FF7B95" w:rsidRDefault="00DE1960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</w:t>
            </w:r>
            <w:r w:rsidR="009266BF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___.</w:t>
            </w:r>
          </w:p>
          <w:p w14:paraId="2E92BB7A" w14:textId="77777777" w:rsidR="00DE1960" w:rsidRPr="00FF7B95" w:rsidRDefault="00DE1960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4E2F0086" w14:textId="77777777" w:rsidR="00DE1960" w:rsidRPr="00FF7B95" w:rsidRDefault="00DE1960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7C340046" w14:textId="77777777" w:rsidR="00DE1960" w:rsidRDefault="00DE1960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71FB7756" w14:textId="77777777" w:rsidR="00DE1960" w:rsidRDefault="00DE1960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71E0C76" w14:textId="77777777" w:rsidR="00DE1960" w:rsidRPr="00FF7B95" w:rsidRDefault="00DE1960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36D0EC33" w14:textId="77777777" w:rsidR="00DE1960" w:rsidRPr="004F7E55" w:rsidRDefault="00DE1960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583E1D0D" w14:textId="77777777" w:rsidR="00DE1960" w:rsidRDefault="00DE1960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4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DE1960" w14:paraId="38B4103C" w14:textId="77777777" w:rsidTr="007714B0">
        <w:trPr>
          <w:cantSplit/>
        </w:trPr>
        <w:tc>
          <w:tcPr>
            <w:tcW w:w="10240" w:type="dxa"/>
          </w:tcPr>
          <w:p w14:paraId="29752EA4" w14:textId="77777777" w:rsidR="00630B30" w:rsidRDefault="00630B30" w:rsidP="00630B30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0F8B1DE0" w14:textId="77777777" w:rsidR="00630B30" w:rsidRDefault="00630B30" w:rsidP="00630B30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705DB1C" w14:textId="7C95C62D" w:rsidR="00630B30" w:rsidRDefault="00630B30" w:rsidP="00630B30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454E10" w:rsidRPr="00454E10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66B3BEF9" w14:textId="77777777" w:rsidR="00630B30" w:rsidRDefault="00630B30" w:rsidP="00630B30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18B255B0" w14:textId="77777777" w:rsidR="00630B30" w:rsidRDefault="00630B30" w:rsidP="00630B30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DBAD547DAB504666BD28A9AC6B1B0DEF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0C8E04C0" w14:textId="77777777" w:rsidR="00630B30" w:rsidRDefault="00630B30" w:rsidP="00630B30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3F58FBFD" w14:textId="77777777" w:rsidR="00630B30" w:rsidRDefault="00630B30" w:rsidP="00630B30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53C7E244" w14:textId="77777777" w:rsidR="00630B30" w:rsidRDefault="00630B30" w:rsidP="00630B30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36401DE0" w14:textId="77777777" w:rsidR="00630B30" w:rsidRDefault="00630B30" w:rsidP="00630B30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54C6E5AD" w14:textId="77777777" w:rsidR="00630B30" w:rsidRDefault="00630B30" w:rsidP="00630B30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6D660CBD" w14:textId="77777777" w:rsidR="00630B30" w:rsidRDefault="00630B30" w:rsidP="00630B30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7F03A844" w14:textId="77777777" w:rsidR="00630B30" w:rsidRDefault="00630B30" w:rsidP="00630B30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4A5B316A" w14:textId="77777777" w:rsidR="00630B30" w:rsidRDefault="00630B30" w:rsidP="00630B30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27837AF6" w14:textId="77777777" w:rsidR="00630B30" w:rsidRDefault="00630B30" w:rsidP="00630B30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7A1105D5" w14:textId="77777777" w:rsidR="00630B30" w:rsidRDefault="00630B30" w:rsidP="00630B30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75DCF51B" w14:textId="7A19ADBE" w:rsidR="00DE1960" w:rsidRDefault="00630B30" w:rsidP="00630B30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F3196D8CD6BD4903B81AD6B74099BD41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6EDF9859" w14:textId="77777777" w:rsidR="00DE1960" w:rsidRPr="00966DB7" w:rsidRDefault="00DE1960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DE1960" w:rsidRPr="00966DB7" w:rsidSect="00DE1960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D1AC5" w14:textId="77777777" w:rsidR="00B17D48" w:rsidRDefault="00B17D48" w:rsidP="00B72228">
      <w:pPr>
        <w:spacing w:line="240" w:lineRule="auto"/>
      </w:pPr>
      <w:r>
        <w:separator/>
      </w:r>
    </w:p>
  </w:endnote>
  <w:endnote w:type="continuationSeparator" w:id="0">
    <w:p w14:paraId="748AC46A" w14:textId="77777777" w:rsidR="00B17D48" w:rsidRDefault="00B17D48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2C323" w14:textId="77777777" w:rsidR="00724011" w:rsidRPr="00DC0F73" w:rsidRDefault="00724011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CC10C4" w:rsidRPr="00CD5C19">
      <w:rPr>
        <w:rFonts w:ascii="Arial Narrow" w:hAnsi="Arial Narrow"/>
        <w:noProof/>
        <w:color w:val="000000" w:themeColor="text1"/>
        <w:sz w:val="16"/>
        <w:szCs w:val="16"/>
      </w:rPr>
      <w:t>НА ЗАЩИТУ ПРАВ И ИНТЕРЕСОВ И НАСЛЕДСТВО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CC10C4" w:rsidRPr="00CD5C19">
      <w:rPr>
        <w:rFonts w:ascii="Arial Narrow" w:hAnsi="Arial Narrow"/>
        <w:noProof/>
        <w:color w:val="000000" w:themeColor="text1"/>
        <w:sz w:val="16"/>
        <w:szCs w:val="16"/>
      </w:rPr>
      <w:t>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4C8D95" w14:textId="77777777" w:rsidR="00B17D48" w:rsidRDefault="00B17D48" w:rsidP="00B72228">
      <w:pPr>
        <w:spacing w:line="240" w:lineRule="auto"/>
      </w:pPr>
      <w:r>
        <w:separator/>
      </w:r>
    </w:p>
  </w:footnote>
  <w:footnote w:type="continuationSeparator" w:id="0">
    <w:p w14:paraId="6FA3E9C4" w14:textId="77777777" w:rsidR="00B17D48" w:rsidRDefault="00B17D48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56020" w14:textId="77777777" w:rsidR="00724011" w:rsidRPr="00F02BF4" w:rsidRDefault="00724011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763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686"/>
    <w:rsid w:val="0004070C"/>
    <w:rsid w:val="000701B6"/>
    <w:rsid w:val="000707CF"/>
    <w:rsid w:val="00093CD1"/>
    <w:rsid w:val="000A1D29"/>
    <w:rsid w:val="000B7242"/>
    <w:rsid w:val="000E34D7"/>
    <w:rsid w:val="0011586B"/>
    <w:rsid w:val="00146180"/>
    <w:rsid w:val="0016338C"/>
    <w:rsid w:val="00164B43"/>
    <w:rsid w:val="0016608E"/>
    <w:rsid w:val="00167D3D"/>
    <w:rsid w:val="001C65E1"/>
    <w:rsid w:val="001F7938"/>
    <w:rsid w:val="0022122D"/>
    <w:rsid w:val="00255849"/>
    <w:rsid w:val="002955B2"/>
    <w:rsid w:val="00307AB7"/>
    <w:rsid w:val="00316D6E"/>
    <w:rsid w:val="0032458A"/>
    <w:rsid w:val="00334763"/>
    <w:rsid w:val="003403C2"/>
    <w:rsid w:val="00341897"/>
    <w:rsid w:val="003766F6"/>
    <w:rsid w:val="0038430B"/>
    <w:rsid w:val="003A49C5"/>
    <w:rsid w:val="003A7F24"/>
    <w:rsid w:val="003C2445"/>
    <w:rsid w:val="00400C18"/>
    <w:rsid w:val="00454E10"/>
    <w:rsid w:val="004606C8"/>
    <w:rsid w:val="00461D32"/>
    <w:rsid w:val="00467143"/>
    <w:rsid w:val="004C19D8"/>
    <w:rsid w:val="004D3061"/>
    <w:rsid w:val="004E0853"/>
    <w:rsid w:val="004F0910"/>
    <w:rsid w:val="00535B34"/>
    <w:rsid w:val="00574833"/>
    <w:rsid w:val="005840EA"/>
    <w:rsid w:val="005C340E"/>
    <w:rsid w:val="005E103A"/>
    <w:rsid w:val="00630B30"/>
    <w:rsid w:val="0063674D"/>
    <w:rsid w:val="0064066B"/>
    <w:rsid w:val="006450A9"/>
    <w:rsid w:val="00666C3E"/>
    <w:rsid w:val="00672C59"/>
    <w:rsid w:val="00696686"/>
    <w:rsid w:val="006A6AEF"/>
    <w:rsid w:val="006B785F"/>
    <w:rsid w:val="006D3B88"/>
    <w:rsid w:val="006F021D"/>
    <w:rsid w:val="0070029B"/>
    <w:rsid w:val="007053E8"/>
    <w:rsid w:val="00712185"/>
    <w:rsid w:val="007135E3"/>
    <w:rsid w:val="00724011"/>
    <w:rsid w:val="00733A99"/>
    <w:rsid w:val="007714B0"/>
    <w:rsid w:val="007958C7"/>
    <w:rsid w:val="007C6DE4"/>
    <w:rsid w:val="007D27E2"/>
    <w:rsid w:val="007E1671"/>
    <w:rsid w:val="007E1C84"/>
    <w:rsid w:val="007E47D6"/>
    <w:rsid w:val="0081645E"/>
    <w:rsid w:val="00835B9B"/>
    <w:rsid w:val="008A5A3A"/>
    <w:rsid w:val="00904B32"/>
    <w:rsid w:val="00921C1D"/>
    <w:rsid w:val="009266BF"/>
    <w:rsid w:val="009500C1"/>
    <w:rsid w:val="00966DB7"/>
    <w:rsid w:val="00970F3E"/>
    <w:rsid w:val="00994107"/>
    <w:rsid w:val="009D02DC"/>
    <w:rsid w:val="00A0332E"/>
    <w:rsid w:val="00A06B57"/>
    <w:rsid w:val="00A85205"/>
    <w:rsid w:val="00A866A0"/>
    <w:rsid w:val="00A87B1D"/>
    <w:rsid w:val="00AB0C7E"/>
    <w:rsid w:val="00AB3077"/>
    <w:rsid w:val="00AB6FA2"/>
    <w:rsid w:val="00AC446B"/>
    <w:rsid w:val="00AF471F"/>
    <w:rsid w:val="00B17D48"/>
    <w:rsid w:val="00B22F7E"/>
    <w:rsid w:val="00B25606"/>
    <w:rsid w:val="00B26B49"/>
    <w:rsid w:val="00B40398"/>
    <w:rsid w:val="00B50C8A"/>
    <w:rsid w:val="00B60422"/>
    <w:rsid w:val="00B72228"/>
    <w:rsid w:val="00B87612"/>
    <w:rsid w:val="00BC746B"/>
    <w:rsid w:val="00BD7E62"/>
    <w:rsid w:val="00C27944"/>
    <w:rsid w:val="00C53286"/>
    <w:rsid w:val="00C608EA"/>
    <w:rsid w:val="00C956D9"/>
    <w:rsid w:val="00CC10C4"/>
    <w:rsid w:val="00CC1F26"/>
    <w:rsid w:val="00CE29C4"/>
    <w:rsid w:val="00CE2F51"/>
    <w:rsid w:val="00CE4117"/>
    <w:rsid w:val="00D07F43"/>
    <w:rsid w:val="00D27EE8"/>
    <w:rsid w:val="00D75AD9"/>
    <w:rsid w:val="00D853FC"/>
    <w:rsid w:val="00D93751"/>
    <w:rsid w:val="00D96B82"/>
    <w:rsid w:val="00DC0EFD"/>
    <w:rsid w:val="00DC0F73"/>
    <w:rsid w:val="00DC6050"/>
    <w:rsid w:val="00DE1960"/>
    <w:rsid w:val="00DF7BE0"/>
    <w:rsid w:val="00E26B76"/>
    <w:rsid w:val="00E812F6"/>
    <w:rsid w:val="00E9404F"/>
    <w:rsid w:val="00EC1547"/>
    <w:rsid w:val="00F02BF4"/>
    <w:rsid w:val="00F62279"/>
    <w:rsid w:val="00F67780"/>
    <w:rsid w:val="00F853FD"/>
    <w:rsid w:val="00F8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EF3E4"/>
  <w15:docId w15:val="{296C3C4F-3616-4FD0-997A-16DF6A11F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9266BF"/>
    <w:pPr>
      <w:spacing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9266BF"/>
    <w:rPr>
      <w:rFonts w:ascii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9266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50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44;&#1054;&#1042;&#1045;&#1056;&#1045;&#1053;&#1053;&#1054;&#1057;&#1058;&#1048;%202022%20&#1064;&#1040;&#1041;&#1051;&#1054;&#1053;&#1067;\&#1044;&#1054;&#1042;&#1045;&#1056;&#1045;&#1053;&#1053;&#1054;&#1057;&#1058;&#1068;%20&#1060;&#1054;&#1056;&#1052;&#1040;%2015%20&#1053;&#1040;%20&#1047;&#1040;&#1065;&#1048;&#1058;&#1059;%20&#1055;&#1056;&#1040;&#1042;%20&#1048;%20&#1048;&#1053;&#1058;&#1045;&#1056;&#1045;&#1057;&#1054;&#1042;%20&#1048;%20&#1053;&#1040;&#1057;&#1051;&#1045;&#1044;&#1057;&#1058;&#1042;&#105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D547DAB504666BD28A9AC6B1B0D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E3EB37-2DB0-4AD9-B893-0A9AB4A3B49F}"/>
      </w:docPartPr>
      <w:docPartBody>
        <w:p w:rsidR="0019786E" w:rsidRDefault="0019786E" w:rsidP="0019786E">
          <w:pPr>
            <w:pStyle w:val="DBAD547DAB504666BD28A9AC6B1B0DEF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F3196D8CD6BD4903B81AD6B74099BD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B59BC6-BA9F-4ADD-B4A9-5F3829F2D7E7}"/>
      </w:docPartPr>
      <w:docPartBody>
        <w:p w:rsidR="0019786E" w:rsidRDefault="0019786E" w:rsidP="0019786E">
          <w:pPr>
            <w:pStyle w:val="F3196D8CD6BD4903B81AD6B74099BD41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868"/>
    <w:rsid w:val="00045859"/>
    <w:rsid w:val="001705A6"/>
    <w:rsid w:val="0019786E"/>
    <w:rsid w:val="001A481B"/>
    <w:rsid w:val="002955B2"/>
    <w:rsid w:val="0076127D"/>
    <w:rsid w:val="009A4868"/>
    <w:rsid w:val="00AB2B06"/>
    <w:rsid w:val="00CE2F51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9786E"/>
  </w:style>
  <w:style w:type="paragraph" w:customStyle="1" w:styleId="DBAD547DAB504666BD28A9AC6B1B0DEF">
    <w:name w:val="DBAD547DAB504666BD28A9AC6B1B0DEF"/>
    <w:rsid w:val="0019786E"/>
    <w:rPr>
      <w:kern w:val="2"/>
      <w14:ligatures w14:val="standardContextual"/>
    </w:rPr>
  </w:style>
  <w:style w:type="paragraph" w:customStyle="1" w:styleId="F3196D8CD6BD4903B81AD6B74099BD41">
    <w:name w:val="F3196D8CD6BD4903B81AD6B74099BD41"/>
    <w:rsid w:val="0019786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A7EA8-395F-4ED4-8357-D0E7B7361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ДОВЕРЕННОСТЬ ФОРМА 15 НА ЗАЩИТУ ПРАВ И ИНТЕРЕСОВ И НАСЛЕДСТВО</Template>
  <TotalTime>1</TotalTime>
  <Pages>2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2019-01-03T13:09:00Z</cp:lastPrinted>
  <dcterms:created xsi:type="dcterms:W3CDTF">2021-12-20T09:57:00Z</dcterms:created>
  <dcterms:modified xsi:type="dcterms:W3CDTF">2024-08-09T07:25:00Z</dcterms:modified>
</cp:coreProperties>
</file>